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BEC1F" w14:textId="77777777" w:rsidR="00013571" w:rsidRDefault="00013571" w:rsidP="000135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KEMBER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3CBE1543" w14:textId="77777777" w:rsidR="00013571" w:rsidRDefault="00013571" w:rsidP="000135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42876D" w14:textId="77777777" w:rsidR="00013571" w:rsidRDefault="00013571" w:rsidP="000135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524382" w14:textId="77777777" w:rsidR="00013571" w:rsidRDefault="00013571" w:rsidP="000135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Jun.1483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Hungerford,</w:t>
      </w:r>
    </w:p>
    <w:p w14:paraId="10F47CB7" w14:textId="77777777" w:rsidR="00013571" w:rsidRDefault="00013571" w:rsidP="000135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Berkshire, into lands of Margery </w:t>
      </w:r>
      <w:proofErr w:type="spellStart"/>
      <w:r>
        <w:rPr>
          <w:rFonts w:ascii="Times New Roman" w:hAnsi="Times New Roman" w:cs="Times New Roman"/>
          <w:sz w:val="24"/>
          <w:szCs w:val="24"/>
        </w:rPr>
        <w:t>Longe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0E612B96" w14:textId="77777777" w:rsidR="00013571" w:rsidRDefault="00013571" w:rsidP="00013571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0D1C853" w14:textId="77777777" w:rsidR="00013571" w:rsidRDefault="00013571" w:rsidP="00013571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p.3)</w:t>
      </w:r>
    </w:p>
    <w:p w14:paraId="4AFEDFC9" w14:textId="77777777" w:rsidR="00013571" w:rsidRDefault="00013571" w:rsidP="0001357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2EDBEE5F" w14:textId="77777777" w:rsidR="00013571" w:rsidRDefault="00013571" w:rsidP="0001357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46548FDF" w14:textId="77777777" w:rsidR="00013571" w:rsidRDefault="00013571" w:rsidP="0001357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 June 2021</w:t>
      </w:r>
    </w:p>
    <w:p w14:paraId="766B916B" w14:textId="3520444A" w:rsidR="00BA00AB" w:rsidRPr="00013571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1357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22D79" w14:textId="77777777" w:rsidR="00013571" w:rsidRDefault="00013571" w:rsidP="009139A6">
      <w:r>
        <w:separator/>
      </w:r>
    </w:p>
  </w:endnote>
  <w:endnote w:type="continuationSeparator" w:id="0">
    <w:p w14:paraId="73CC5AD9" w14:textId="77777777" w:rsidR="00013571" w:rsidRDefault="0001357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6765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92C2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2734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6A298" w14:textId="77777777" w:rsidR="00013571" w:rsidRDefault="00013571" w:rsidP="009139A6">
      <w:r>
        <w:separator/>
      </w:r>
    </w:p>
  </w:footnote>
  <w:footnote w:type="continuationSeparator" w:id="0">
    <w:p w14:paraId="1061DD18" w14:textId="77777777" w:rsidR="00013571" w:rsidRDefault="0001357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497F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BE96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D692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571"/>
    <w:rsid w:val="00013571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FD5E1"/>
  <w15:chartTrackingRefBased/>
  <w15:docId w15:val="{5DD8A257-22DF-4FC8-8D0B-DFBAAED9F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2021-06-04T18:40:00Z</dcterms:created>
  <dcterms:modified xsi:type="dcterms:W3CDTF">2021-06-04T18:40:00Z</dcterms:modified>
</cp:coreProperties>
</file>